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FCC58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3E5F01EB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Nottingham. </w:t>
      </w:r>
    </w:p>
    <w:p w14:paraId="5DD965D1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7823EDC5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15659F85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He was alabaster salesman for Nicholas Hill of Nottingham(q.v.).</w:t>
      </w:r>
    </w:p>
    <w:p w14:paraId="76A57C04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pp.37-8)</w:t>
      </w:r>
    </w:p>
    <w:p w14:paraId="4593A954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4CD3C95E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73E0EA6B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1491</w:t>
      </w:r>
      <w:r>
        <w:rPr>
          <w:rFonts w:cs="Times New Roman"/>
          <w:szCs w:val="24"/>
        </w:rPr>
        <w:tab/>
        <w:t xml:space="preserve">Nicholas sued him for payment of 58 heads of </w:t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the Baptist.</w:t>
      </w:r>
    </w:p>
    <w:p w14:paraId="168E11D2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34E5E02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50795FD2" w14:textId="77777777" w:rsidR="00AB7280" w:rsidRDefault="00AB7280" w:rsidP="00AB7280">
      <w:pPr>
        <w:pStyle w:val="NoSpacing"/>
        <w:rPr>
          <w:rFonts w:cs="Times New Roman"/>
          <w:szCs w:val="24"/>
        </w:rPr>
      </w:pPr>
    </w:p>
    <w:p w14:paraId="5B5DE71C" w14:textId="77777777" w:rsidR="00AB7280" w:rsidRDefault="00AB7280" w:rsidP="00AB7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4BD940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2454" w14:textId="77777777" w:rsidR="00AB7280" w:rsidRDefault="00AB7280" w:rsidP="009139A6">
      <w:r>
        <w:separator/>
      </w:r>
    </w:p>
  </w:endnote>
  <w:endnote w:type="continuationSeparator" w:id="0">
    <w:p w14:paraId="3010CF45" w14:textId="77777777" w:rsidR="00AB7280" w:rsidRDefault="00AB72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1C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1F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65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9965" w14:textId="77777777" w:rsidR="00AB7280" w:rsidRDefault="00AB7280" w:rsidP="009139A6">
      <w:r>
        <w:separator/>
      </w:r>
    </w:p>
  </w:footnote>
  <w:footnote w:type="continuationSeparator" w:id="0">
    <w:p w14:paraId="245680C9" w14:textId="77777777" w:rsidR="00AB7280" w:rsidRDefault="00AB72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8C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6F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649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80"/>
    <w:rsid w:val="000666E0"/>
    <w:rsid w:val="002510B7"/>
    <w:rsid w:val="005C130B"/>
    <w:rsid w:val="00826F5C"/>
    <w:rsid w:val="009139A6"/>
    <w:rsid w:val="009448BB"/>
    <w:rsid w:val="00947624"/>
    <w:rsid w:val="00A3176C"/>
    <w:rsid w:val="00AB728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DFECB"/>
  <w15:chartTrackingRefBased/>
  <w15:docId w15:val="{C28280BF-DD3C-4671-8D59-CF99D04C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2023-07-22T18:50:00Z</dcterms:created>
  <dcterms:modified xsi:type="dcterms:W3CDTF">2023-07-22T18:52:00Z</dcterms:modified>
</cp:coreProperties>
</file>